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73" w:rsidRDefault="003E2873" w:rsidP="003E2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ROSEMAY</w:t>
      </w:r>
      <w:r>
        <w:rPr>
          <w:rFonts w:ascii="Times New Roman" w:hAnsi="Times New Roman" w:cs="Times New Roman"/>
          <w:sz w:val="24"/>
          <w:szCs w:val="24"/>
        </w:rPr>
        <w:t xml:space="preserve">       (fl.1411)</w:t>
      </w:r>
      <w:bookmarkStart w:id="0" w:name="_GoBack"/>
      <w:bookmarkEnd w:id="0"/>
    </w:p>
    <w:p w:rsidR="003E2873" w:rsidRDefault="003E2873" w:rsidP="003E2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2873" w:rsidRDefault="003E2873" w:rsidP="003E2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2873" w:rsidRDefault="003E2873" w:rsidP="003E2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May1411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Reginald Areby of Wymondham(q.v.) granted </w:t>
      </w:r>
    </w:p>
    <w:p w:rsidR="003E2873" w:rsidRDefault="003E2873" w:rsidP="003E287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selions of arable land in Wymondham and Edmondthorpe to Ralph</w:t>
      </w:r>
    </w:p>
    <w:p w:rsidR="003E2873" w:rsidRDefault="003E2873" w:rsidP="003E287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Smyth, chaplain(q.v.), and others.</w:t>
      </w:r>
    </w:p>
    <w:p w:rsidR="003E2873" w:rsidRDefault="003E2873" w:rsidP="003E287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(http://discovery.nationalarchives.gov.uk/  ref. DE 1431/206)</w:t>
      </w:r>
    </w:p>
    <w:p w:rsidR="003E2873" w:rsidRDefault="003E2873" w:rsidP="003E2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2873" w:rsidRDefault="003E2873" w:rsidP="003E2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E2873" w:rsidRDefault="003E2873" w:rsidP="003E2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sectPr w:rsidR="006B2F86" w:rsidRPr="003E28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873" w:rsidRDefault="003E2873" w:rsidP="00E71FC3">
      <w:pPr>
        <w:spacing w:after="0" w:line="240" w:lineRule="auto"/>
      </w:pPr>
      <w:r>
        <w:separator/>
      </w:r>
    </w:p>
  </w:endnote>
  <w:endnote w:type="continuationSeparator" w:id="0">
    <w:p w:rsidR="003E2873" w:rsidRDefault="003E28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873" w:rsidRDefault="003E2873" w:rsidP="00E71FC3">
      <w:pPr>
        <w:spacing w:after="0" w:line="240" w:lineRule="auto"/>
      </w:pPr>
      <w:r>
        <w:separator/>
      </w:r>
    </w:p>
  </w:footnote>
  <w:footnote w:type="continuationSeparator" w:id="0">
    <w:p w:rsidR="003E2873" w:rsidRDefault="003E28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873"/>
    <w:rsid w:val="003E287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D79A2"/>
  <w15:chartTrackingRefBased/>
  <w15:docId w15:val="{FABDD695-A6B0-46F1-A127-37191854C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2016-03-26T21:23:00Z</dcterms:created>
  <dcterms:modified xsi:type="dcterms:W3CDTF">2016-03-26T21:23:00Z</dcterms:modified>
</cp:coreProperties>
</file>